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7B6A" w14:textId="77CD0388" w:rsidR="00BA00AB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STRIKLAND</w:t>
      </w:r>
      <w:r>
        <w:rPr>
          <w:rFonts w:ascii="Times New Roman" w:hAnsi="Times New Roman" w:cs="Times New Roman"/>
          <w:sz w:val="24"/>
          <w:szCs w:val="24"/>
        </w:rPr>
        <w:t xml:space="preserve">      (fl.1408)</w:t>
      </w:r>
    </w:p>
    <w:p w14:paraId="0F0D7FBB" w14:textId="13E9DE36" w:rsidR="00042EEA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FE76B7" w14:textId="761D0DB0" w:rsidR="00042EEA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A31684" w14:textId="06E5F813" w:rsidR="00042EEA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 1408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Cumberland and Westmoreland.</w:t>
      </w:r>
    </w:p>
    <w:p w14:paraId="3F6AA20E" w14:textId="7B38368B" w:rsidR="00042EEA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1408-13 p.139)</w:t>
      </w:r>
    </w:p>
    <w:p w14:paraId="36917120" w14:textId="04ADB192" w:rsidR="00042EEA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81D275" w14:textId="0D73909F" w:rsidR="00042EEA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FED7E" w14:textId="432F31A5" w:rsidR="00042EEA" w:rsidRPr="00042EEA" w:rsidRDefault="00042E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sectPr w:rsidR="00042EEA" w:rsidRPr="00042E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8955A" w14:textId="77777777" w:rsidR="00A96DF1" w:rsidRDefault="00A96DF1" w:rsidP="009139A6">
      <w:r>
        <w:separator/>
      </w:r>
    </w:p>
  </w:endnote>
  <w:endnote w:type="continuationSeparator" w:id="0">
    <w:p w14:paraId="50BD4AC2" w14:textId="77777777" w:rsidR="00A96DF1" w:rsidRDefault="00A96D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07B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89F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0B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F45D" w14:textId="77777777" w:rsidR="00A96DF1" w:rsidRDefault="00A96DF1" w:rsidP="009139A6">
      <w:r>
        <w:separator/>
      </w:r>
    </w:p>
  </w:footnote>
  <w:footnote w:type="continuationSeparator" w:id="0">
    <w:p w14:paraId="396A11CE" w14:textId="77777777" w:rsidR="00A96DF1" w:rsidRDefault="00A96D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3A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F2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F5D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EEA"/>
    <w:rsid w:val="00042EEA"/>
    <w:rsid w:val="000666E0"/>
    <w:rsid w:val="002510B7"/>
    <w:rsid w:val="005C130B"/>
    <w:rsid w:val="00826F5C"/>
    <w:rsid w:val="009139A6"/>
    <w:rsid w:val="009448BB"/>
    <w:rsid w:val="00A3176C"/>
    <w:rsid w:val="00A96DF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6757C"/>
  <w15:chartTrackingRefBased/>
  <w15:docId w15:val="{A93DCAC2-525D-4529-AF66-99D1C1811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2022-04-18T20:44:00Z</dcterms:created>
  <dcterms:modified xsi:type="dcterms:W3CDTF">2022-04-18T20:46:00Z</dcterms:modified>
</cp:coreProperties>
</file>